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39E" w:rsidRDefault="007A139E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A139E" w:rsidRDefault="007A139E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A139E" w:rsidRDefault="007A139E" w:rsidP="00196645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2017 г. по 31 декабря 2017 г.</w:t>
      </w:r>
    </w:p>
    <w:p w:rsidR="007A139E" w:rsidRDefault="007A139E" w:rsidP="00196645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A139E">
        <w:tc>
          <w:tcPr>
            <w:tcW w:w="1384" w:type="dxa"/>
            <w:vMerge w:val="restart"/>
            <w:vAlign w:val="center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A139E" w:rsidRDefault="007A139E" w:rsidP="00EB7E3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A139E">
        <w:tc>
          <w:tcPr>
            <w:tcW w:w="1384" w:type="dxa"/>
            <w:vMerge/>
            <w:vAlign w:val="center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A139E" w:rsidRPr="00EB7E32" w:rsidRDefault="007A139E" w:rsidP="00EB7E32">
            <w:pPr>
              <w:jc w:val="center"/>
              <w:rPr>
                <w:sz w:val="20"/>
                <w:szCs w:val="20"/>
                <w:lang w:eastAsia="en-US"/>
              </w:rPr>
            </w:pPr>
            <w:r w:rsidRPr="00EB7E32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A139E" w:rsidRDefault="007A139E" w:rsidP="00B3651C">
            <w:pPr>
              <w:rPr>
                <w:lang w:eastAsia="en-US"/>
              </w:rPr>
            </w:pPr>
          </w:p>
        </w:tc>
      </w:tr>
      <w:tr w:rsidR="007A139E">
        <w:trPr>
          <w:trHeight w:val="2447"/>
        </w:trPr>
        <w:tc>
          <w:tcPr>
            <w:tcW w:w="1384" w:type="dxa"/>
          </w:tcPr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Брагина Т.П.</w:t>
            </w:r>
          </w:p>
        </w:tc>
        <w:tc>
          <w:tcPr>
            <w:tcW w:w="1602" w:type="dxa"/>
          </w:tcPr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Заведующий МКДОУ «Белоносов-ский детский сад</w:t>
            </w:r>
            <w:r w:rsidRPr="00EB7E32">
              <w:rPr>
                <w:color w:val="333333"/>
                <w:lang w:eastAsia="en-US"/>
              </w:rPr>
              <w:t xml:space="preserve"> «Теремок»</w:t>
            </w:r>
          </w:p>
        </w:tc>
        <w:tc>
          <w:tcPr>
            <w:tcW w:w="1079" w:type="dxa"/>
          </w:tcPr>
          <w:p w:rsidR="007A139E" w:rsidRDefault="007A139E" w:rsidP="00EB7E32">
            <w:pPr>
              <w:pStyle w:val="ListParagraph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  <w:p w:rsidR="007A139E" w:rsidRDefault="007A139E" w:rsidP="00EB7E32">
            <w:pPr>
              <w:pStyle w:val="ListParagraph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>Кварти-ра</w:t>
            </w:r>
          </w:p>
          <w:p w:rsidR="007A139E" w:rsidRDefault="007A139E" w:rsidP="00EB7E32">
            <w:pPr>
              <w:pStyle w:val="ListParagraph"/>
              <w:numPr>
                <w:ilvl w:val="0"/>
                <w:numId w:val="2"/>
              </w:numPr>
              <w:ind w:left="-9"/>
              <w:rPr>
                <w:lang w:eastAsia="en-US"/>
              </w:rPr>
            </w:pPr>
            <w:r>
              <w:rPr>
                <w:lang w:eastAsia="en-US"/>
              </w:rPr>
              <w:t xml:space="preserve">2) Земель-ный участок </w:t>
            </w:r>
          </w:p>
        </w:tc>
        <w:tc>
          <w:tcPr>
            <w:tcW w:w="1080" w:type="dxa"/>
          </w:tcPr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Индиви</w:t>
            </w: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</w:t>
            </w:r>
            <w:r w:rsidRPr="00EB7E32">
              <w:rPr>
                <w:color w:val="333333"/>
                <w:lang w:eastAsia="en-US"/>
              </w:rPr>
              <w:t>уаль</w:t>
            </w:r>
            <w:r>
              <w:rPr>
                <w:color w:val="333333"/>
                <w:lang w:eastAsia="en-US"/>
              </w:rPr>
              <w:t>-</w:t>
            </w: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ная</w:t>
            </w: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</w:t>
            </w:r>
            <w:r w:rsidRPr="00EB7E32">
              <w:rPr>
                <w:color w:val="333333"/>
                <w:lang w:eastAsia="en-US"/>
              </w:rPr>
              <w:t>ндиви</w:t>
            </w: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дуаль</w:t>
            </w:r>
            <w:r>
              <w:rPr>
                <w:color w:val="333333"/>
                <w:lang w:eastAsia="en-US"/>
              </w:rPr>
              <w:t>-</w:t>
            </w: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ная</w:t>
            </w:r>
          </w:p>
        </w:tc>
        <w:tc>
          <w:tcPr>
            <w:tcW w:w="1080" w:type="dxa"/>
          </w:tcPr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73,6</w:t>
            </w: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</w:p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902,0</w:t>
            </w: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Россия</w:t>
            </w: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  <w:r w:rsidRPr="00EB7E32">
              <w:rPr>
                <w:color w:val="333333"/>
                <w:lang w:eastAsia="en-US"/>
              </w:rPr>
              <w:t>Россия</w:t>
            </w:r>
          </w:p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A139E" w:rsidRPr="00EB7E32" w:rsidRDefault="007A139E" w:rsidP="00EB7E32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7A139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Автомобиль легковой</w:t>
            </w:r>
          </w:p>
          <w:p w:rsidR="007A139E" w:rsidRPr="00FC344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 </w:t>
            </w:r>
            <w:r w:rsidRPr="00EB7E32">
              <w:rPr>
                <w:lang w:val="en-US" w:eastAsia="en-US"/>
              </w:rPr>
              <w:t>K</w:t>
            </w:r>
            <w:r>
              <w:rPr>
                <w:lang w:eastAsia="en-US"/>
              </w:rPr>
              <w:t>ИА СПЕКТРА</w:t>
            </w:r>
          </w:p>
        </w:tc>
        <w:tc>
          <w:tcPr>
            <w:tcW w:w="1740" w:type="dxa"/>
          </w:tcPr>
          <w:p w:rsidR="007A139E" w:rsidRPr="00EB7E32" w:rsidRDefault="007A139E" w:rsidP="00B3651C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146605,22</w:t>
            </w:r>
          </w:p>
        </w:tc>
        <w:tc>
          <w:tcPr>
            <w:tcW w:w="1740" w:type="dxa"/>
          </w:tcPr>
          <w:p w:rsidR="007A139E" w:rsidRPr="00EB7E32" w:rsidRDefault="007A139E" w:rsidP="00B3651C">
            <w:pPr>
              <w:rPr>
                <w:color w:val="333333"/>
                <w:lang w:val="en-US" w:eastAsia="en-US"/>
              </w:rPr>
            </w:pPr>
          </w:p>
        </w:tc>
      </w:tr>
      <w:tr w:rsidR="007A139E" w:rsidRPr="00D97CE4">
        <w:tc>
          <w:tcPr>
            <w:tcW w:w="1384" w:type="dxa"/>
          </w:tcPr>
          <w:p w:rsidR="007A139E" w:rsidRPr="00D97CE4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7A139E" w:rsidRPr="00D97CE4" w:rsidRDefault="007A139E" w:rsidP="00B3651C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7A139E" w:rsidRPr="00D97CE4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1) Земельный пай</w:t>
            </w:r>
          </w:p>
        </w:tc>
        <w:tc>
          <w:tcPr>
            <w:tcW w:w="1080" w:type="dxa"/>
          </w:tcPr>
          <w:p w:rsidR="007A139E" w:rsidRPr="00D97CE4" w:rsidRDefault="007A139E" w:rsidP="00EB7E32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 ½</w:t>
            </w:r>
          </w:p>
        </w:tc>
        <w:tc>
          <w:tcPr>
            <w:tcW w:w="1080" w:type="dxa"/>
          </w:tcPr>
          <w:p w:rsidR="007A139E" w:rsidRPr="00D97CE4" w:rsidRDefault="007A139E" w:rsidP="00EB7E32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160000</w:t>
            </w:r>
          </w:p>
        </w:tc>
        <w:tc>
          <w:tcPr>
            <w:tcW w:w="971" w:type="dxa"/>
          </w:tcPr>
          <w:p w:rsidR="007A139E" w:rsidRPr="00D97CE4" w:rsidRDefault="007A139E" w:rsidP="00EB7E32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7A139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1) Квартира</w:t>
            </w:r>
          </w:p>
          <w:p w:rsidR="007A139E" w:rsidRPr="00D97CE4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7A139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73,6</w:t>
            </w:r>
          </w:p>
          <w:p w:rsidR="007A139E" w:rsidRDefault="007A139E" w:rsidP="00B3651C">
            <w:pPr>
              <w:rPr>
                <w:lang w:eastAsia="en-US"/>
              </w:rPr>
            </w:pPr>
          </w:p>
          <w:p w:rsidR="007A139E" w:rsidRDefault="007A139E" w:rsidP="00B3651C">
            <w:pPr>
              <w:rPr>
                <w:lang w:eastAsia="en-US"/>
              </w:rPr>
            </w:pPr>
          </w:p>
          <w:p w:rsidR="007A139E" w:rsidRPr="00D97CE4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  <w:tc>
          <w:tcPr>
            <w:tcW w:w="1080" w:type="dxa"/>
          </w:tcPr>
          <w:p w:rsidR="007A139E" w:rsidRDefault="007A139E" w:rsidP="00B3651C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Россия</w:t>
            </w:r>
          </w:p>
          <w:p w:rsidR="007A139E" w:rsidRDefault="007A139E" w:rsidP="00B3651C">
            <w:pPr>
              <w:rPr>
                <w:lang w:eastAsia="en-US"/>
              </w:rPr>
            </w:pPr>
          </w:p>
          <w:p w:rsidR="007A139E" w:rsidRDefault="007A139E" w:rsidP="00B3651C">
            <w:pPr>
              <w:rPr>
                <w:lang w:eastAsia="en-US"/>
              </w:rPr>
            </w:pPr>
          </w:p>
          <w:p w:rsidR="007A139E" w:rsidRPr="00D97CE4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A139E" w:rsidRPr="00D97CE4" w:rsidRDefault="007A139E" w:rsidP="00B3651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Автомобиль грузовой Фиат Дукато</w:t>
            </w:r>
          </w:p>
        </w:tc>
        <w:tc>
          <w:tcPr>
            <w:tcW w:w="1740" w:type="dxa"/>
          </w:tcPr>
          <w:p w:rsidR="007A139E" w:rsidRPr="00D97CE4" w:rsidRDefault="007A139E" w:rsidP="00B3651C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105360,00</w:t>
            </w:r>
          </w:p>
        </w:tc>
        <w:tc>
          <w:tcPr>
            <w:tcW w:w="1740" w:type="dxa"/>
          </w:tcPr>
          <w:p w:rsidR="007A139E" w:rsidRPr="00D97CE4" w:rsidRDefault="007A139E" w:rsidP="00B3651C">
            <w:pPr>
              <w:rPr>
                <w:color w:val="800000"/>
                <w:lang w:eastAsia="en-US"/>
              </w:rPr>
            </w:pPr>
          </w:p>
        </w:tc>
      </w:tr>
      <w:tr w:rsidR="007A139E" w:rsidRPr="00D97CE4">
        <w:tc>
          <w:tcPr>
            <w:tcW w:w="1384" w:type="dxa"/>
          </w:tcPr>
          <w:p w:rsidR="007A139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7A139E" w:rsidRPr="00D97CE4" w:rsidRDefault="007A139E" w:rsidP="00B3651C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A139E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1) Квартира</w:t>
            </w: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7A139E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73,6</w:t>
            </w: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  <w:tc>
          <w:tcPr>
            <w:tcW w:w="1080" w:type="dxa"/>
          </w:tcPr>
          <w:p w:rsidR="007A139E" w:rsidRDefault="007A139E" w:rsidP="00DB22AA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Россия</w:t>
            </w: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A139E" w:rsidRDefault="007A139E" w:rsidP="00B3651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A139E" w:rsidRDefault="007A139E" w:rsidP="00B3651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A139E" w:rsidRPr="00D97CE4" w:rsidRDefault="007A139E" w:rsidP="00B3651C">
            <w:pPr>
              <w:rPr>
                <w:color w:val="800000"/>
                <w:lang w:eastAsia="en-US"/>
              </w:rPr>
            </w:pPr>
          </w:p>
        </w:tc>
      </w:tr>
      <w:tr w:rsidR="007A139E" w:rsidRPr="00D97CE4">
        <w:tc>
          <w:tcPr>
            <w:tcW w:w="1384" w:type="dxa"/>
          </w:tcPr>
          <w:p w:rsidR="007A139E" w:rsidRDefault="007A139E" w:rsidP="00B3651C">
            <w:pPr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7A139E" w:rsidRPr="00D97CE4" w:rsidRDefault="007A139E" w:rsidP="00B3651C">
            <w:pPr>
              <w:rPr>
                <w:lang w:eastAsia="en-US"/>
              </w:rPr>
            </w:pPr>
          </w:p>
        </w:tc>
        <w:tc>
          <w:tcPr>
            <w:tcW w:w="1079" w:type="dxa"/>
          </w:tcPr>
          <w:p w:rsidR="007A139E" w:rsidRDefault="007A139E" w:rsidP="00B3651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7A139E" w:rsidRDefault="007A139E" w:rsidP="00EB7E32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A139E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1) Квартира</w:t>
            </w: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7A139E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73,6</w:t>
            </w: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  <w:tc>
          <w:tcPr>
            <w:tcW w:w="1080" w:type="dxa"/>
          </w:tcPr>
          <w:p w:rsidR="007A139E" w:rsidRDefault="007A139E" w:rsidP="00DB22AA">
            <w:pPr>
              <w:rPr>
                <w:lang w:eastAsia="en-US"/>
              </w:rPr>
            </w:pPr>
            <w:r w:rsidRPr="00D97CE4">
              <w:rPr>
                <w:lang w:eastAsia="en-US"/>
              </w:rPr>
              <w:t>Россия</w:t>
            </w: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Default="007A139E" w:rsidP="00DB22AA">
            <w:pPr>
              <w:rPr>
                <w:lang w:eastAsia="en-US"/>
              </w:rPr>
            </w:pPr>
          </w:p>
          <w:p w:rsidR="007A139E" w:rsidRPr="00D97CE4" w:rsidRDefault="007A139E" w:rsidP="00DB22A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A139E" w:rsidRDefault="007A139E" w:rsidP="00B3651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A139E" w:rsidRDefault="007A139E" w:rsidP="00B3651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7A139E" w:rsidRPr="00D97CE4" w:rsidRDefault="007A139E" w:rsidP="00B3651C">
            <w:pPr>
              <w:rPr>
                <w:color w:val="800000"/>
                <w:lang w:eastAsia="en-US"/>
              </w:rPr>
            </w:pPr>
          </w:p>
        </w:tc>
      </w:tr>
    </w:tbl>
    <w:p w:rsidR="007A139E" w:rsidRPr="00D97CE4" w:rsidRDefault="007A139E" w:rsidP="00196645">
      <w:pPr>
        <w:rPr>
          <w:color w:val="800000"/>
        </w:rPr>
      </w:pPr>
    </w:p>
    <w:p w:rsidR="007A139E" w:rsidRDefault="007A139E" w:rsidP="00196645"/>
    <w:p w:rsidR="007A139E" w:rsidRDefault="007A139E" w:rsidP="00196645"/>
    <w:p w:rsidR="007A139E" w:rsidRPr="00196645" w:rsidRDefault="007A139E" w:rsidP="00196645"/>
    <w:sectPr w:rsidR="007A139E" w:rsidRPr="00196645" w:rsidSect="0019664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E1D36"/>
    <w:multiLevelType w:val="hybridMultilevel"/>
    <w:tmpl w:val="2C6223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DF2906"/>
    <w:multiLevelType w:val="hybridMultilevel"/>
    <w:tmpl w:val="F7702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645"/>
    <w:rsid w:val="00010551"/>
    <w:rsid w:val="0009071A"/>
    <w:rsid w:val="00095365"/>
    <w:rsid w:val="000A64A6"/>
    <w:rsid w:val="000F10D9"/>
    <w:rsid w:val="00196645"/>
    <w:rsid w:val="001B6255"/>
    <w:rsid w:val="001C0D45"/>
    <w:rsid w:val="001E3B3A"/>
    <w:rsid w:val="00273E0A"/>
    <w:rsid w:val="00332AD5"/>
    <w:rsid w:val="00373AFF"/>
    <w:rsid w:val="003E3E23"/>
    <w:rsid w:val="00417751"/>
    <w:rsid w:val="004248B5"/>
    <w:rsid w:val="00451ABA"/>
    <w:rsid w:val="00460638"/>
    <w:rsid w:val="00472216"/>
    <w:rsid w:val="004A45F6"/>
    <w:rsid w:val="00573465"/>
    <w:rsid w:val="00633E57"/>
    <w:rsid w:val="006C0F2F"/>
    <w:rsid w:val="006D423B"/>
    <w:rsid w:val="007A139E"/>
    <w:rsid w:val="00800C10"/>
    <w:rsid w:val="008A4B70"/>
    <w:rsid w:val="008D5719"/>
    <w:rsid w:val="008F0723"/>
    <w:rsid w:val="00942E5B"/>
    <w:rsid w:val="0095192C"/>
    <w:rsid w:val="009C307C"/>
    <w:rsid w:val="009E3441"/>
    <w:rsid w:val="00B3651C"/>
    <w:rsid w:val="00B55253"/>
    <w:rsid w:val="00CA60E9"/>
    <w:rsid w:val="00CD0B9E"/>
    <w:rsid w:val="00D97CE4"/>
    <w:rsid w:val="00DA591D"/>
    <w:rsid w:val="00DB22AA"/>
    <w:rsid w:val="00DC53C6"/>
    <w:rsid w:val="00DE18B2"/>
    <w:rsid w:val="00EB7E32"/>
    <w:rsid w:val="00F8298E"/>
    <w:rsid w:val="00FB42AB"/>
    <w:rsid w:val="00FC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64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6645"/>
    <w:pPr>
      <w:ind w:left="720"/>
    </w:pPr>
  </w:style>
  <w:style w:type="table" w:styleId="TableGrid">
    <w:name w:val="Table Grid"/>
    <w:basedOn w:val="TableNormal"/>
    <w:uiPriority w:val="99"/>
    <w:rsid w:val="0019664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7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2</Pages>
  <Words>175</Words>
  <Characters>1004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2014-05-13T06:29:00Z</dcterms:created>
  <dcterms:modified xsi:type="dcterms:W3CDTF">2018-04-28T09:47:00Z</dcterms:modified>
</cp:coreProperties>
</file>